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C98" w:rsidRPr="00E17968" w:rsidRDefault="002E1C98" w:rsidP="00551525">
      <w:pPr>
        <w:shd w:val="clear" w:color="auto" w:fill="FFFFFF"/>
        <w:spacing w:before="240" w:after="0" w:line="182" w:lineRule="atLeast"/>
        <w:ind w:left="4820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ЗАТВЕРДЖЕНО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Наказ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Міністерства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науки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24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січня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2022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55</w:t>
      </w:r>
    </w:p>
    <w:p w:rsidR="002E1C98" w:rsidRPr="00E17968" w:rsidRDefault="002E1C98" w:rsidP="005F144F">
      <w:pPr>
        <w:shd w:val="clear" w:color="auto" w:fill="FFFFFF"/>
        <w:spacing w:before="113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</w:t>
      </w:r>
    </w:p>
    <w:p w:rsidR="002E1C98" w:rsidRPr="00551525" w:rsidRDefault="002E1C98" w:rsidP="0055152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51525">
        <w:rPr>
          <w:rFonts w:ascii="Times New Roman" w:hAnsi="Times New Roman"/>
          <w:color w:val="000000"/>
          <w:sz w:val="20"/>
          <w:szCs w:val="20"/>
          <w:lang w:eastAsia="uk-UA"/>
        </w:rPr>
        <w:t>(найменування органу державного нагляду (контролю), його місцезнаходження,</w:t>
      </w:r>
    </w:p>
    <w:p w:rsidR="002E1C98" w:rsidRPr="00E17968" w:rsidRDefault="002E1C98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</w:t>
      </w:r>
    </w:p>
    <w:p w:rsidR="002E1C98" w:rsidRPr="00551525" w:rsidRDefault="002E1C98" w:rsidP="0055152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51525">
        <w:rPr>
          <w:rFonts w:ascii="Times New Roman" w:hAnsi="Times New Roman"/>
          <w:color w:val="000000"/>
          <w:sz w:val="20"/>
          <w:szCs w:val="20"/>
          <w:lang w:eastAsia="uk-UA"/>
        </w:rPr>
        <w:t>номери телефону, телефаксу, адреса електронної пошти)</w:t>
      </w:r>
    </w:p>
    <w:p w:rsidR="002E1C98" w:rsidRPr="00E17968" w:rsidRDefault="002E1C98" w:rsidP="00551525">
      <w:pPr>
        <w:shd w:val="clear" w:color="auto" w:fill="FFFFFF"/>
        <w:spacing w:before="283"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АКТ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 w:rsidRPr="00551525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виявлення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недостовірних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даних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документах,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 w:rsidRPr="00551525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поданих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суб’єктом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господарювання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органу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ліцензування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разом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 w:rsidRPr="00551525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із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заявою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отримання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ліцензії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діяльності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 w:rsidRPr="00551525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(розширення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діяльності)</w:t>
      </w:r>
    </w:p>
    <w:p w:rsidR="002E1C98" w:rsidRPr="00E17968" w:rsidRDefault="002E1C98" w:rsidP="00551525">
      <w:pPr>
        <w:shd w:val="clear" w:color="auto" w:fill="FFFFFF"/>
        <w:spacing w:before="57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</w:t>
      </w: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</w:t>
      </w:r>
      <w:r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 xml:space="preserve">                                                                                                                            </w:t>
      </w: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</w:t>
      </w:r>
    </w:p>
    <w:p w:rsidR="002E1C98" w:rsidRPr="00E17968" w:rsidRDefault="002E1C98" w:rsidP="0055152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</w:t>
      </w:r>
    </w:p>
    <w:p w:rsidR="002E1C98" w:rsidRPr="00551525" w:rsidRDefault="002E1C98" w:rsidP="0055152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51525">
        <w:rPr>
          <w:rFonts w:ascii="Times New Roman" w:hAnsi="Times New Roman"/>
          <w:color w:val="000000"/>
          <w:sz w:val="20"/>
          <w:szCs w:val="20"/>
          <w:lang w:eastAsia="uk-UA"/>
        </w:rPr>
        <w:t>(населений пункт)</w:t>
      </w:r>
    </w:p>
    <w:p w:rsidR="002E1C98" w:rsidRPr="00E17968" w:rsidRDefault="002E1C98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Головою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комісії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</w:t>
      </w:r>
      <w:r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</w:t>
      </w: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_______________________________________________________________________</w:t>
      </w:r>
    </w:p>
    <w:p w:rsidR="002E1C98" w:rsidRPr="00E17968" w:rsidRDefault="002E1C98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____________________________________________________________________________________________</w:t>
      </w:r>
    </w:p>
    <w:p w:rsidR="002E1C98" w:rsidRPr="00E17968" w:rsidRDefault="002E1C98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____________________________________________________________________________________________</w:t>
      </w:r>
    </w:p>
    <w:p w:rsidR="002E1C98" w:rsidRPr="00551525" w:rsidRDefault="002E1C98" w:rsidP="0055152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51525">
        <w:rPr>
          <w:rFonts w:ascii="Times New Roman" w:hAnsi="Times New Roman"/>
          <w:color w:val="000000"/>
          <w:sz w:val="20"/>
          <w:szCs w:val="20"/>
          <w:lang w:eastAsia="uk-UA"/>
        </w:rPr>
        <w:t>(посада, прізвище, власне ім’я, по батькові (за наявності))</w:t>
      </w:r>
    </w:p>
    <w:p w:rsidR="002E1C98" w:rsidRPr="00E17968" w:rsidRDefault="002E1C98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членами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комісії: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</w:t>
      </w:r>
    </w:p>
    <w:p w:rsidR="002E1C98" w:rsidRPr="00E17968" w:rsidRDefault="002E1C98" w:rsidP="0055152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____________________________________________________________________________________________</w:t>
      </w:r>
    </w:p>
    <w:p w:rsidR="002E1C98" w:rsidRPr="00E17968" w:rsidRDefault="002E1C98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____________________________________________________________</w:t>
      </w:r>
      <w:r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,</w:t>
      </w:r>
    </w:p>
    <w:p w:rsidR="002E1C98" w:rsidRPr="00551525" w:rsidRDefault="002E1C98" w:rsidP="0055152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51525">
        <w:rPr>
          <w:rFonts w:ascii="Times New Roman" w:hAnsi="Times New Roman"/>
          <w:color w:val="000000"/>
          <w:sz w:val="20"/>
          <w:szCs w:val="20"/>
          <w:lang w:eastAsia="uk-UA"/>
        </w:rPr>
        <w:t>(посади, прізвища, власні імена, по батькові (за наявності))</w:t>
      </w:r>
    </w:p>
    <w:p w:rsidR="002E1C98" w:rsidRPr="00E17968" w:rsidRDefault="002E1C98" w:rsidP="005F144F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які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діють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відповідно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наказу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підставі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посвідчення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(позапланового)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дотримання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вимог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Ліцензійних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умов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затверджених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постановою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Кабінету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Міністрів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30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грудня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2015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1187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редакції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постанови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Кабінету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Міністрів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24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березня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2021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365)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(далі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-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Ліцензійні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умови).</w:t>
      </w:r>
    </w:p>
    <w:p w:rsidR="002E1C98" w:rsidRPr="00E17968" w:rsidRDefault="002E1C98" w:rsidP="005F144F">
      <w:pPr>
        <w:shd w:val="clear" w:color="auto" w:fill="FFFFFF"/>
        <w:spacing w:after="0" w:line="193" w:lineRule="atLeast"/>
        <w:ind w:firstLine="283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Під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час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(позапланового)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(контролю)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виявлено,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дату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подання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заяви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від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-9"/>
          <w:sz w:val="24"/>
          <w:szCs w:val="24"/>
          <w:lang w:eastAsia="uk-UA"/>
        </w:rPr>
        <w:t>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-9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20</w:t>
      </w:r>
      <w:r w:rsidRPr="00E17968">
        <w:rPr>
          <w:rFonts w:ascii="Times New Roman" w:hAnsi="Times New Roman"/>
          <w:color w:val="000000"/>
          <w:spacing w:val="-9"/>
          <w:sz w:val="24"/>
          <w:szCs w:val="24"/>
          <w:lang w:eastAsia="uk-UA"/>
        </w:rPr>
        <w:t>__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про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отримання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ліцензії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/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розширення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провадж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сфері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______________________</w:t>
      </w:r>
    </w:p>
    <w:p w:rsidR="002E1C98" w:rsidRPr="00551525" w:rsidRDefault="002E1C98" w:rsidP="005F144F">
      <w:pPr>
        <w:shd w:val="clear" w:color="auto" w:fill="FFFFFF"/>
        <w:spacing w:before="17" w:after="0" w:line="150" w:lineRule="atLeast"/>
        <w:ind w:left="2977"/>
        <w:rPr>
          <w:rFonts w:ascii="Times New Roman" w:hAnsi="Times New Roman"/>
          <w:color w:val="000000"/>
          <w:sz w:val="20"/>
          <w:szCs w:val="20"/>
          <w:lang w:eastAsia="uk-UA"/>
        </w:rPr>
      </w:pPr>
      <w:r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                                                      </w:t>
      </w:r>
      <w:r w:rsidRPr="00551525">
        <w:rPr>
          <w:rFonts w:ascii="Times New Roman" w:hAnsi="Times New Roman"/>
          <w:color w:val="000000"/>
          <w:sz w:val="20"/>
          <w:szCs w:val="20"/>
          <w:lang w:eastAsia="uk-UA"/>
        </w:rPr>
        <w:t>(дошкільна, позашкільна, повна загальна середня,</w:t>
      </w:r>
    </w:p>
    <w:p w:rsidR="002E1C98" w:rsidRPr="00E17968" w:rsidRDefault="002E1C98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освіти,</w:t>
      </w:r>
    </w:p>
    <w:p w:rsidR="002E1C98" w:rsidRPr="00551525" w:rsidRDefault="002E1C98" w:rsidP="0055152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51525">
        <w:rPr>
          <w:rFonts w:ascii="Times New Roman" w:hAnsi="Times New Roman"/>
          <w:color w:val="000000"/>
          <w:sz w:val="20"/>
          <w:szCs w:val="20"/>
          <w:lang w:eastAsia="uk-UA"/>
        </w:rPr>
        <w:t>професійна (професійно-технічна), фахова передвища, вища, післядипломна)</w:t>
      </w:r>
    </w:p>
    <w:p w:rsidR="002E1C98" w:rsidRPr="00E17968" w:rsidRDefault="002E1C98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здобувач/ліцензіат</w:t>
      </w:r>
    </w:p>
    <w:p w:rsidR="002E1C98" w:rsidRPr="00E17968" w:rsidRDefault="002E1C98" w:rsidP="0055152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____________________________________________________________________________________________</w:t>
      </w:r>
    </w:p>
    <w:p w:rsidR="002E1C98" w:rsidRPr="00551525" w:rsidRDefault="002E1C98" w:rsidP="0055152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51525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(найменування суб’єкта господарювання, код за ЄДРПОУ або реєстраційний номер облікової картки</w:t>
      </w:r>
    </w:p>
    <w:p w:rsidR="002E1C98" w:rsidRPr="00E17968" w:rsidRDefault="002E1C98" w:rsidP="0055152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____________________________________________________________________________________________</w:t>
      </w:r>
    </w:p>
    <w:p w:rsidR="002E1C98" w:rsidRPr="00551525" w:rsidRDefault="002E1C98" w:rsidP="0055152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51525">
        <w:rPr>
          <w:rFonts w:ascii="Times New Roman" w:hAnsi="Times New Roman"/>
          <w:color w:val="000000"/>
          <w:sz w:val="20"/>
          <w:szCs w:val="20"/>
          <w:lang w:eastAsia="uk-UA"/>
        </w:rPr>
        <w:t>платника податків (або серія (за наявності) та номер паспорта*), місцезнаходження)</w:t>
      </w:r>
    </w:p>
    <w:p w:rsidR="002E1C98" w:rsidRPr="00E17968" w:rsidRDefault="002E1C98" w:rsidP="0055152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____________________________________________________________________________________________</w:t>
      </w:r>
    </w:p>
    <w:p w:rsidR="002E1C98" w:rsidRPr="00551525" w:rsidRDefault="002E1C98" w:rsidP="0055152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51525">
        <w:rPr>
          <w:rFonts w:ascii="Times New Roman" w:hAnsi="Times New Roman"/>
          <w:color w:val="000000"/>
          <w:spacing w:val="-8"/>
          <w:sz w:val="20"/>
          <w:szCs w:val="20"/>
          <w:lang w:eastAsia="uk-UA"/>
        </w:rPr>
        <w:t>(у разі зд</w:t>
      </w:r>
      <w:r w:rsidRPr="00551525">
        <w:rPr>
          <w:rFonts w:ascii="Times New Roman" w:hAnsi="Times New Roman"/>
          <w:color w:val="000000"/>
          <w:sz w:val="20"/>
          <w:szCs w:val="20"/>
          <w:lang w:eastAsia="uk-UA"/>
        </w:rPr>
        <w:t>ійснення перевірки у відокремленому структурному підрозділі додатково зазначаються його</w:t>
      </w:r>
    </w:p>
    <w:p w:rsidR="002E1C98" w:rsidRPr="00E17968" w:rsidRDefault="002E1C98" w:rsidP="0055152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____________________________________________________________________________________________</w:t>
      </w:r>
    </w:p>
    <w:p w:rsidR="002E1C98" w:rsidRPr="00551525" w:rsidRDefault="002E1C98" w:rsidP="0055152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51525">
        <w:rPr>
          <w:rFonts w:ascii="Times New Roman" w:hAnsi="Times New Roman"/>
          <w:color w:val="000000"/>
          <w:sz w:val="20"/>
          <w:szCs w:val="20"/>
          <w:lang w:eastAsia="uk-UA"/>
        </w:rPr>
        <w:t>найменування, код за ЄДРПОУ та місцезнаходження)</w:t>
      </w:r>
    </w:p>
    <w:p w:rsidR="002E1C98" w:rsidRPr="00E17968" w:rsidRDefault="002E1C98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додав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документи,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яких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зазначив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недостовірні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відомості,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саме:</w:t>
      </w:r>
    </w:p>
    <w:p w:rsidR="002E1C98" w:rsidRPr="00E17968" w:rsidRDefault="002E1C98" w:rsidP="0055152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____________________________________________________________________________________________</w:t>
      </w:r>
    </w:p>
    <w:p w:rsidR="002E1C98" w:rsidRPr="00551525" w:rsidRDefault="002E1C98" w:rsidP="0055152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51525">
        <w:rPr>
          <w:rFonts w:ascii="Times New Roman" w:hAnsi="Times New Roman"/>
          <w:color w:val="000000"/>
          <w:sz w:val="20"/>
          <w:szCs w:val="20"/>
          <w:lang w:eastAsia="uk-UA"/>
        </w:rPr>
        <w:t>(відомості, виявлені під час проведення перевірки, порівняно з відомостями</w:t>
      </w:r>
    </w:p>
    <w:p w:rsidR="002E1C98" w:rsidRPr="00E17968" w:rsidRDefault="002E1C98" w:rsidP="0055152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____________________________________________________________________________________________</w:t>
      </w:r>
    </w:p>
    <w:p w:rsidR="002E1C98" w:rsidRPr="00551525" w:rsidRDefault="002E1C98" w:rsidP="0055152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51525">
        <w:rPr>
          <w:rFonts w:ascii="Times New Roman" w:hAnsi="Times New Roman"/>
          <w:color w:val="000000"/>
          <w:sz w:val="20"/>
          <w:szCs w:val="20"/>
          <w:lang w:eastAsia="uk-UA"/>
        </w:rPr>
        <w:t>у документах, поданих разом із заявою про отримання ліцензії / розширення провадження освітньої</w:t>
      </w:r>
    </w:p>
    <w:p w:rsidR="002E1C98" w:rsidRPr="00E17968" w:rsidRDefault="002E1C98" w:rsidP="0055152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____________________________________________________________________________________________</w:t>
      </w:r>
    </w:p>
    <w:p w:rsidR="002E1C98" w:rsidRPr="00551525" w:rsidRDefault="002E1C98" w:rsidP="0055152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51525">
        <w:rPr>
          <w:rFonts w:ascii="Times New Roman" w:hAnsi="Times New Roman"/>
          <w:color w:val="000000"/>
          <w:sz w:val="20"/>
          <w:szCs w:val="20"/>
          <w:lang w:eastAsia="uk-UA"/>
        </w:rPr>
        <w:t>діяльності)</w:t>
      </w:r>
    </w:p>
    <w:p w:rsidR="002E1C98" w:rsidRPr="00E17968" w:rsidRDefault="002E1C98" w:rsidP="005F144F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Фото-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відеоматеріали,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зроблені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час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(позапланового)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(контролю),</w:t>
      </w:r>
    </w:p>
    <w:p w:rsidR="002E1C98" w:rsidRPr="00E17968" w:rsidRDefault="002E1C98" w:rsidP="0055152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____________________________________________________________________________________________</w:t>
      </w:r>
    </w:p>
    <w:p w:rsidR="002E1C98" w:rsidRPr="00551525" w:rsidRDefault="002E1C98" w:rsidP="0055152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51525">
        <w:rPr>
          <w:rFonts w:ascii="Times New Roman" w:hAnsi="Times New Roman"/>
          <w:color w:val="000000"/>
          <w:sz w:val="20"/>
          <w:szCs w:val="20"/>
          <w:lang w:eastAsia="uk-UA"/>
        </w:rPr>
        <w:t>(наявні/відсутні)</w:t>
      </w:r>
    </w:p>
    <w:p w:rsidR="002E1C98" w:rsidRPr="00E17968" w:rsidRDefault="002E1C98" w:rsidP="005F144F">
      <w:pPr>
        <w:shd w:val="clear" w:color="auto" w:fill="FFFFFF"/>
        <w:spacing w:before="57"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Завірена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установленому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порядку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копія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опису,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також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копії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документів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недостовірними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даними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документи,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вказують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недостовірність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даних,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які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містяться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вищезазначених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документах,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додаються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цього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є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його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невід’ємною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частиною.</w:t>
      </w:r>
    </w:p>
    <w:p w:rsidR="002E1C98" w:rsidRPr="00E17968" w:rsidRDefault="002E1C98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Цей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перевірки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складено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арк.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двох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примірниках,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мають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однакову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юридичну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силу.</w:t>
      </w:r>
    </w:p>
    <w:p w:rsidR="002E1C98" w:rsidRPr="00E17968" w:rsidRDefault="002E1C98" w:rsidP="005F144F">
      <w:pPr>
        <w:shd w:val="clear" w:color="auto" w:fill="FFFFFF"/>
        <w:spacing w:before="113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Голова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комісії</w:t>
      </w:r>
    </w:p>
    <w:p w:rsidR="002E1C98" w:rsidRPr="00E17968" w:rsidRDefault="002E1C98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853"/>
        <w:gridCol w:w="2314"/>
        <w:gridCol w:w="4208"/>
      </w:tblGrid>
      <w:tr w:rsidR="002E1C98" w:rsidRPr="00E17968" w:rsidTr="00551525">
        <w:trPr>
          <w:trHeight w:val="364"/>
        </w:trPr>
        <w:tc>
          <w:tcPr>
            <w:tcW w:w="1857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2E1C98" w:rsidRPr="00E17968" w:rsidRDefault="002E1C98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2E1C98" w:rsidRPr="00551525" w:rsidRDefault="002E1C98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55152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2E1C98" w:rsidRPr="00E17968" w:rsidRDefault="002E1C98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2E1C98" w:rsidRPr="00551525" w:rsidRDefault="002E1C98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55152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2E1C98" w:rsidRPr="00E17968" w:rsidRDefault="002E1C98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2E1C98" w:rsidRPr="00551525" w:rsidRDefault="002E1C98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55152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</w:tbl>
    <w:p w:rsidR="002E1C98" w:rsidRPr="00E17968" w:rsidRDefault="002E1C98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2E1C98" w:rsidRPr="00E17968" w:rsidRDefault="002E1C98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Член(и)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комісії: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853"/>
        <w:gridCol w:w="2314"/>
        <w:gridCol w:w="4208"/>
      </w:tblGrid>
      <w:tr w:rsidR="002E1C98" w:rsidRPr="00E17968" w:rsidTr="00551525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2E1C98" w:rsidRPr="00E17968" w:rsidRDefault="002E1C98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2E1C98" w:rsidRPr="00551525" w:rsidRDefault="002E1C98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55152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2E1C98" w:rsidRPr="00E17968" w:rsidRDefault="002E1C98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2E1C98" w:rsidRPr="00551525" w:rsidRDefault="002E1C98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55152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2E1C98" w:rsidRPr="00E17968" w:rsidRDefault="002E1C98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2E1C98" w:rsidRPr="00551525" w:rsidRDefault="002E1C98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55152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  <w:tr w:rsidR="002E1C98" w:rsidRPr="00E17968" w:rsidTr="00551525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2E1C98" w:rsidRPr="00E17968" w:rsidRDefault="002E1C98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2E1C98" w:rsidRPr="00551525" w:rsidRDefault="002E1C98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55152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2E1C98" w:rsidRPr="00E17968" w:rsidRDefault="002E1C98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2E1C98" w:rsidRPr="00551525" w:rsidRDefault="002E1C98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55152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2E1C98" w:rsidRPr="00E17968" w:rsidRDefault="002E1C98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2E1C98" w:rsidRPr="00551525" w:rsidRDefault="002E1C98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55152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</w:tbl>
    <w:p w:rsidR="002E1C98" w:rsidRPr="00E17968" w:rsidRDefault="002E1C98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2E1C98" w:rsidRPr="00E17968" w:rsidRDefault="002E1C98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Примірник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цього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вручено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</w:t>
      </w:r>
    </w:p>
    <w:p w:rsidR="002E1C98" w:rsidRPr="00551525" w:rsidRDefault="002E1C98" w:rsidP="005F144F">
      <w:pPr>
        <w:shd w:val="clear" w:color="auto" w:fill="FFFFFF"/>
        <w:spacing w:before="17" w:after="0" w:line="150" w:lineRule="atLeast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51525">
        <w:rPr>
          <w:rFonts w:ascii="Times New Roman" w:hAnsi="Times New Roman"/>
          <w:color w:val="000000"/>
          <w:sz w:val="20"/>
          <w:szCs w:val="20"/>
          <w:lang w:val="ru-RU" w:eastAsia="uk-UA"/>
        </w:rPr>
        <w:t xml:space="preserve">                                                </w:t>
      </w:r>
      <w:r>
        <w:rPr>
          <w:rFonts w:ascii="Times New Roman" w:hAnsi="Times New Roman"/>
          <w:color w:val="000000"/>
          <w:sz w:val="20"/>
          <w:szCs w:val="20"/>
          <w:lang w:val="ru-RU" w:eastAsia="uk-UA"/>
        </w:rPr>
        <w:t xml:space="preserve">     </w:t>
      </w:r>
      <w:r w:rsidRPr="00551525">
        <w:rPr>
          <w:rFonts w:ascii="Times New Roman" w:hAnsi="Times New Roman"/>
          <w:color w:val="000000"/>
          <w:sz w:val="20"/>
          <w:szCs w:val="20"/>
          <w:lang w:val="ru-RU" w:eastAsia="uk-UA"/>
        </w:rPr>
        <w:t xml:space="preserve">                 </w:t>
      </w:r>
      <w:r w:rsidRPr="00551525">
        <w:rPr>
          <w:rFonts w:ascii="Times New Roman" w:hAnsi="Times New Roman"/>
          <w:color w:val="000000"/>
          <w:sz w:val="20"/>
          <w:szCs w:val="20"/>
          <w:lang w:eastAsia="uk-UA"/>
        </w:rPr>
        <w:t>(дата вручення, посада, прізвище, власне ім’я, по батькові (за наявності)</w:t>
      </w:r>
    </w:p>
    <w:p w:rsidR="002E1C98" w:rsidRPr="00E17968" w:rsidRDefault="002E1C98" w:rsidP="0055152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____________________________________________________________________________________________</w:t>
      </w:r>
    </w:p>
    <w:p w:rsidR="002E1C98" w:rsidRPr="00551525" w:rsidRDefault="002E1C98" w:rsidP="0055152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51525">
        <w:rPr>
          <w:rFonts w:ascii="Times New Roman" w:hAnsi="Times New Roman"/>
          <w:color w:val="000000"/>
          <w:sz w:val="20"/>
          <w:szCs w:val="20"/>
          <w:lang w:eastAsia="uk-UA"/>
        </w:rPr>
        <w:t>керівника суб’єкта господарювання або іншої уповноваженої особи)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853"/>
        <w:gridCol w:w="2314"/>
        <w:gridCol w:w="4208"/>
      </w:tblGrid>
      <w:tr w:rsidR="002E1C98" w:rsidRPr="00E17968" w:rsidTr="00551525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2E1C98" w:rsidRPr="00E17968" w:rsidRDefault="002E1C98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2E1C98" w:rsidRPr="00551525" w:rsidRDefault="002E1C98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55152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2E1C98" w:rsidRPr="00E17968" w:rsidRDefault="002E1C98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2E1C98" w:rsidRPr="00551525" w:rsidRDefault="002E1C98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55152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2E1C98" w:rsidRPr="00E17968" w:rsidRDefault="002E1C98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2E1C98" w:rsidRPr="00551525" w:rsidRDefault="002E1C98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551525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</w:tbl>
    <w:p w:rsidR="002E1C98" w:rsidRPr="00E17968" w:rsidRDefault="002E1C98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2E1C98" w:rsidRPr="00E17968" w:rsidRDefault="002E1C98" w:rsidP="0055152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Примірник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цього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надіслано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рекомендованим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листом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повідомленням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вручення**: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____________________________________________________________________________________________</w:t>
      </w:r>
    </w:p>
    <w:p w:rsidR="002E1C98" w:rsidRPr="00E17968" w:rsidRDefault="002E1C98" w:rsidP="0055152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____________________________________________________________________________________________</w:t>
      </w:r>
    </w:p>
    <w:p w:rsidR="002E1C98" w:rsidRPr="00E17968" w:rsidRDefault="002E1C98" w:rsidP="0055152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____________________________________________________________________________________________</w:t>
      </w:r>
    </w:p>
    <w:p w:rsidR="002E1C98" w:rsidRPr="00551525" w:rsidRDefault="002E1C98" w:rsidP="00551525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51525">
        <w:rPr>
          <w:rFonts w:ascii="Times New Roman" w:hAnsi="Times New Roman"/>
          <w:color w:val="000000"/>
          <w:sz w:val="20"/>
          <w:szCs w:val="20"/>
          <w:lang w:eastAsia="uk-UA"/>
        </w:rPr>
        <w:t>(посада, прізвище, власне ім’я особи, яка надіслала примірник цього Акта)</w:t>
      </w:r>
    </w:p>
    <w:p w:rsidR="002E1C98" w:rsidRPr="00551525" w:rsidRDefault="002E1C98" w:rsidP="005F144F">
      <w:pPr>
        <w:shd w:val="clear" w:color="auto" w:fill="FFFFFF"/>
        <w:spacing w:before="227" w:after="0" w:line="161" w:lineRule="atLeast"/>
        <w:rPr>
          <w:rFonts w:ascii="Times New Roman" w:hAnsi="Times New Roman"/>
          <w:color w:val="000000"/>
          <w:sz w:val="20"/>
          <w:szCs w:val="20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</w:r>
      <w:r w:rsidRPr="00551525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* Для фізичних осіб, які через свої релігійні переконання відмовилися від прийняття реєстраційного номера облікової картки платника податків, повідомили про це відповідний орган доходів і зборів та мають відмітку в паспорті.</w:t>
      </w:r>
    </w:p>
    <w:p w:rsidR="002E1C98" w:rsidRPr="00551525" w:rsidRDefault="002E1C98" w:rsidP="005F144F">
      <w:pPr>
        <w:shd w:val="clear" w:color="auto" w:fill="FFFFFF"/>
        <w:spacing w:before="60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51525">
        <w:rPr>
          <w:rFonts w:ascii="Times New Roman" w:hAnsi="Times New Roman"/>
          <w:color w:val="000000"/>
          <w:sz w:val="20"/>
          <w:szCs w:val="20"/>
          <w:lang w:eastAsia="uk-UA"/>
        </w:rPr>
        <w:t>** Заповнюються у разі відмови керівника суб’єкта господарювання (уповноваженої особи) отримати примірник цього Акта.</w:t>
      </w:r>
    </w:p>
    <w:p w:rsidR="002E1C98" w:rsidRPr="00E17968" w:rsidRDefault="002E1C98" w:rsidP="005F144F">
      <w:pPr>
        <w:shd w:val="clear" w:color="auto" w:fill="FFFFFF"/>
        <w:spacing w:before="85" w:after="0" w:line="182" w:lineRule="atLeast"/>
        <w:ind w:left="283" w:right="283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Директор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департаменту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  <w:t>атестації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кадрів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вищої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кваліфікації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                                                   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Світлана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КРИШТОФ</w:t>
      </w:r>
    </w:p>
    <w:sectPr w:rsidR="002E1C98" w:rsidRPr="00E17968" w:rsidSect="00E1796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121"/>
    <w:multiLevelType w:val="multilevel"/>
    <w:tmpl w:val="C662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3F4988"/>
    <w:multiLevelType w:val="multilevel"/>
    <w:tmpl w:val="5F3E5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0B78C4"/>
    <w:multiLevelType w:val="multilevel"/>
    <w:tmpl w:val="76F64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144F"/>
    <w:rsid w:val="00195A96"/>
    <w:rsid w:val="00274247"/>
    <w:rsid w:val="0027482C"/>
    <w:rsid w:val="002E1C98"/>
    <w:rsid w:val="004622B1"/>
    <w:rsid w:val="00551525"/>
    <w:rsid w:val="005518E6"/>
    <w:rsid w:val="005F144F"/>
    <w:rsid w:val="006375C1"/>
    <w:rsid w:val="00745348"/>
    <w:rsid w:val="008060AD"/>
    <w:rsid w:val="00886E3F"/>
    <w:rsid w:val="008D4216"/>
    <w:rsid w:val="00A84265"/>
    <w:rsid w:val="00E167DB"/>
    <w:rsid w:val="00E17968"/>
    <w:rsid w:val="00F55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55F4E"/>
    <w:pPr>
      <w:spacing w:after="160" w:line="259" w:lineRule="auto"/>
    </w:pPr>
    <w:rPr>
      <w:rFonts w:eastAsia="Times New Roman"/>
      <w:lang w:val="uk-UA" w:eastAsia="en-US"/>
    </w:rPr>
  </w:style>
  <w:style w:type="paragraph" w:styleId="Heading2">
    <w:name w:val="heading 2"/>
    <w:basedOn w:val="Normal"/>
    <w:link w:val="Heading2Char1"/>
    <w:uiPriority w:val="99"/>
    <w:qFormat/>
    <w:rsid w:val="005F144F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7482C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5F144F"/>
    <w:rPr>
      <w:rFonts w:ascii="Times New Roman" w:hAnsi="Times New Roman" w:cs="Times New Roman"/>
      <w:b/>
      <w:bCs/>
      <w:sz w:val="36"/>
      <w:szCs w:val="36"/>
      <w:lang w:eastAsia="uk-UA"/>
    </w:rPr>
  </w:style>
  <w:style w:type="paragraph" w:customStyle="1" w:styleId="msonormal0">
    <w:name w:val="msonorma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styleId="Hyperlink">
    <w:name w:val="Hyperlink"/>
    <w:basedOn w:val="DefaultParagraphFont"/>
    <w:uiPriority w:val="99"/>
    <w:semiHidden/>
    <w:rsid w:val="005F144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F144F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semiHidden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5a">
    <w:name w:val="ch5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2">
    <w:name w:val="ch62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3">
    <w:name w:val="ch63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datazareestrovanoch6">
    <w:name w:val="datazareestrovano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4">
    <w:name w:val="ch64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1">
    <w:name w:val="aff1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">
    <w:name w:val="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6">
    <w:name w:val="ch6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1">
    <w:name w:val="ch61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a">
    <w:name w:val="af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c">
    <w:name w:val="ch6c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strokech6">
    <w:name w:val="stroke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8">
    <w:name w:val="ch68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f">
    <w:name w:val="affff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snoskasnoski">
    <w:name w:val="snoskasnoski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shapkatabl">
    <w:name w:val="tableshapkatab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tabl">
    <w:name w:val="tabletab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b">
    <w:name w:val="afffb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39">
    <w:name w:val="ch39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55">
    <w:name w:val="55"/>
    <w:basedOn w:val="DefaultParagraphFont"/>
    <w:uiPriority w:val="99"/>
    <w:rsid w:val="005F144F"/>
    <w:rPr>
      <w:rFonts w:cs="Times New Roman"/>
    </w:rPr>
  </w:style>
  <w:style w:type="paragraph" w:customStyle="1" w:styleId="ch5b">
    <w:name w:val="ch5b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76ch6">
    <w:name w:val="76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opych6">
    <w:name w:val="copy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bold">
    <w:name w:val="bold"/>
    <w:basedOn w:val="DefaultParagraphFont"/>
    <w:uiPriority w:val="99"/>
    <w:rsid w:val="005F144F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5F144F"/>
    <w:rPr>
      <w:rFonts w:cs="Times New Roman"/>
      <w:i/>
      <w:iCs/>
    </w:rPr>
  </w:style>
  <w:style w:type="paragraph" w:customStyle="1" w:styleId="afffa">
    <w:name w:val="afff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f0">
    <w:name w:val="affff0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f">
    <w:name w:val="ch6f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styleId="z-TopofForm">
    <w:name w:val="HTML Top of Form"/>
    <w:basedOn w:val="Normal"/>
    <w:next w:val="Normal"/>
    <w:link w:val="z-TopofFormChar1"/>
    <w:hidden/>
    <w:uiPriority w:val="99"/>
    <w:semiHidden/>
    <w:rsid w:val="005F144F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27482C"/>
    <w:rPr>
      <w:rFonts w:ascii="Arial" w:hAnsi="Arial" w:cs="Arial"/>
      <w:vanish/>
      <w:sz w:val="16"/>
      <w:szCs w:val="16"/>
      <w:lang w:val="uk-UA" w:eastAsia="en-US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locked/>
    <w:rsid w:val="005F144F"/>
    <w:rPr>
      <w:rFonts w:ascii="Arial" w:hAnsi="Arial" w:cs="Arial"/>
      <w:vanish/>
      <w:sz w:val="16"/>
      <w:szCs w:val="16"/>
      <w:lang w:eastAsia="uk-UA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semiHidden/>
    <w:rsid w:val="005F144F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27482C"/>
    <w:rPr>
      <w:rFonts w:ascii="Arial" w:hAnsi="Arial" w:cs="Arial"/>
      <w:vanish/>
      <w:sz w:val="16"/>
      <w:szCs w:val="16"/>
      <w:lang w:val="uk-UA" w:eastAsia="en-US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locked/>
    <w:rsid w:val="005F144F"/>
    <w:rPr>
      <w:rFonts w:ascii="Arial" w:hAnsi="Arial" w:cs="Arial"/>
      <w:vanish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27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7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27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7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7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927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27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7526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27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275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275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92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7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275249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7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7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275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275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275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275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927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275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1927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927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7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2752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7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27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924</Words>
  <Characters>5272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COMP</cp:lastModifiedBy>
  <cp:revision>4</cp:revision>
  <dcterms:created xsi:type="dcterms:W3CDTF">2022-04-11T12:38:00Z</dcterms:created>
  <dcterms:modified xsi:type="dcterms:W3CDTF">2022-04-12T14:42:00Z</dcterms:modified>
</cp:coreProperties>
</file>